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8F6A3" w14:textId="6489FBF5" w:rsidR="006B2F86" w:rsidRDefault="00812537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d.1505)</w:t>
      </w:r>
    </w:p>
    <w:p w14:paraId="1C93E04A" w14:textId="518F7CC0" w:rsidR="00812537" w:rsidRDefault="00812537" w:rsidP="00E71FC3">
      <w:pPr>
        <w:pStyle w:val="NoSpacing"/>
      </w:pPr>
      <w:r>
        <w:t xml:space="preserve">buried in </w:t>
      </w:r>
      <w:proofErr w:type="spellStart"/>
      <w:r>
        <w:t>Withernwick</w:t>
      </w:r>
      <w:proofErr w:type="spellEnd"/>
      <w:r>
        <w:t>, East Riding of Yorkshire.</w:t>
      </w:r>
    </w:p>
    <w:p w14:paraId="08B1B4BC" w14:textId="246F41C0" w:rsidR="00812537" w:rsidRDefault="00812537" w:rsidP="00E71FC3">
      <w:pPr>
        <w:pStyle w:val="NoSpacing"/>
      </w:pPr>
    </w:p>
    <w:p w14:paraId="5B3A3818" w14:textId="6386C649" w:rsidR="00812537" w:rsidRDefault="00812537" w:rsidP="00E71FC3">
      <w:pPr>
        <w:pStyle w:val="NoSpacing"/>
      </w:pPr>
    </w:p>
    <w:p w14:paraId="4471C8FE" w14:textId="4C0F50B7" w:rsidR="00812537" w:rsidRDefault="00812537" w:rsidP="00E71FC3">
      <w:pPr>
        <w:pStyle w:val="NoSpacing"/>
      </w:pPr>
      <w:r>
        <w:t xml:space="preserve">  4 Jun.1505</w:t>
      </w:r>
      <w:r>
        <w:tab/>
      </w:r>
      <w:r>
        <w:t>He made his Will.   (W.Y.R. p.94)</w:t>
      </w:r>
    </w:p>
    <w:p w14:paraId="6F921253" w14:textId="77777777" w:rsidR="00812537" w:rsidRDefault="00812537" w:rsidP="00812537">
      <w:pPr>
        <w:pStyle w:val="NoSpacing"/>
      </w:pPr>
      <w:r>
        <w:t>18 Jun.</w:t>
      </w:r>
      <w:r>
        <w:tab/>
      </w:r>
      <w:r>
        <w:tab/>
      </w:r>
      <w:r>
        <w:t>Probate of his Will.   (ibid.)</w:t>
      </w:r>
    </w:p>
    <w:p w14:paraId="51D5F842" w14:textId="77777777" w:rsidR="00812537" w:rsidRDefault="00812537" w:rsidP="00812537">
      <w:pPr>
        <w:pStyle w:val="NoSpacing"/>
      </w:pPr>
    </w:p>
    <w:p w14:paraId="18A1CA6E" w14:textId="77777777" w:rsidR="00812537" w:rsidRDefault="00812537" w:rsidP="00812537">
      <w:pPr>
        <w:pStyle w:val="NoSpacing"/>
      </w:pPr>
    </w:p>
    <w:p w14:paraId="11DF9842" w14:textId="77777777" w:rsidR="00812537" w:rsidRDefault="00812537" w:rsidP="00812537">
      <w:pPr>
        <w:pStyle w:val="NoSpacing"/>
      </w:pPr>
      <w:r>
        <w:t>27 January 2019</w:t>
      </w:r>
    </w:p>
    <w:p w14:paraId="029862C3" w14:textId="787C8153" w:rsidR="00812537" w:rsidRPr="00812537" w:rsidRDefault="00812537" w:rsidP="00E71FC3">
      <w:pPr>
        <w:pStyle w:val="NoSpacing"/>
      </w:pPr>
      <w:bookmarkStart w:id="0" w:name="_GoBack"/>
      <w:bookmarkEnd w:id="0"/>
    </w:p>
    <w:sectPr w:rsidR="00812537" w:rsidRPr="008125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86922" w14:textId="77777777" w:rsidR="00812537" w:rsidRDefault="00812537" w:rsidP="00E71FC3">
      <w:pPr>
        <w:spacing w:after="0" w:line="240" w:lineRule="auto"/>
      </w:pPr>
      <w:r>
        <w:separator/>
      </w:r>
    </w:p>
  </w:endnote>
  <w:endnote w:type="continuationSeparator" w:id="0">
    <w:p w14:paraId="3446F6B2" w14:textId="77777777" w:rsidR="00812537" w:rsidRDefault="008125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7FB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AAC9F" w14:textId="77777777" w:rsidR="00812537" w:rsidRDefault="00812537" w:rsidP="00E71FC3">
      <w:pPr>
        <w:spacing w:after="0" w:line="240" w:lineRule="auto"/>
      </w:pPr>
      <w:r>
        <w:separator/>
      </w:r>
    </w:p>
  </w:footnote>
  <w:footnote w:type="continuationSeparator" w:id="0">
    <w:p w14:paraId="668541D2" w14:textId="77777777" w:rsidR="00812537" w:rsidRDefault="008125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37"/>
    <w:rsid w:val="001A7C09"/>
    <w:rsid w:val="00577BD5"/>
    <w:rsid w:val="00656CBA"/>
    <w:rsid w:val="006A1F77"/>
    <w:rsid w:val="00733BE7"/>
    <w:rsid w:val="008125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9974A"/>
  <w15:chartTrackingRefBased/>
  <w15:docId w15:val="{2D073536-82E7-4E1F-B712-1A5BFE94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0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2019-01-27T20:51:00Z</dcterms:created>
  <dcterms:modified xsi:type="dcterms:W3CDTF">2019-01-27T20:53:00Z</dcterms:modified>
</cp:coreProperties>
</file>